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B1" w:rsidRPr="00C634AF" w:rsidRDefault="00AF4DB1" w:rsidP="00E871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ВОСТОЧНО-СИБИРСКИЙ ИНСТИТУТ ЭКОНОМИКИ И ПРАВА</w:t>
      </w: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4AF">
        <w:rPr>
          <w:rFonts w:ascii="Times New Roman" w:hAnsi="Times New Roman"/>
          <w:b/>
          <w:sz w:val="28"/>
          <w:szCs w:val="28"/>
        </w:rPr>
        <w:t>ПРИКАЗ</w:t>
      </w:r>
    </w:p>
    <w:p w:rsidR="00AF4DB1" w:rsidRPr="00C634AF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4DB1" w:rsidRPr="00C634AF" w:rsidRDefault="00AF4DB1" w:rsidP="00C634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34A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09</w:t>
      </w:r>
      <w:r w:rsidRPr="00C634A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сентября </w:t>
      </w:r>
      <w:r w:rsidRPr="00C634A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16</w:t>
      </w:r>
      <w:r w:rsidRPr="00C634AF">
        <w:rPr>
          <w:rFonts w:ascii="Times New Roman" w:hAnsi="Times New Roman"/>
          <w:b/>
          <w:sz w:val="28"/>
          <w:szCs w:val="28"/>
        </w:rPr>
        <w:t>г.                                                         №</w:t>
      </w:r>
      <w:r>
        <w:rPr>
          <w:rFonts w:ascii="Times New Roman" w:hAnsi="Times New Roman"/>
          <w:b/>
          <w:sz w:val="28"/>
          <w:szCs w:val="28"/>
        </w:rPr>
        <w:t>17-ах</w:t>
      </w: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DB1" w:rsidRPr="00C634AF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4AF">
        <w:rPr>
          <w:rFonts w:ascii="Times New Roman" w:hAnsi="Times New Roman"/>
          <w:b/>
          <w:sz w:val="24"/>
          <w:szCs w:val="24"/>
        </w:rPr>
        <w:t>«О подготовке и проведении социально-психологического тестирования,</w:t>
      </w:r>
    </w:p>
    <w:p w:rsidR="00AF4DB1" w:rsidRPr="00C634AF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4AF">
        <w:rPr>
          <w:rFonts w:ascii="Times New Roman" w:hAnsi="Times New Roman"/>
          <w:b/>
          <w:sz w:val="24"/>
          <w:szCs w:val="24"/>
        </w:rPr>
        <w:t>направленного на раннее выявление немедицинского</w:t>
      </w:r>
    </w:p>
    <w:p w:rsidR="00AF4DB1" w:rsidRPr="00C634AF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4AF">
        <w:rPr>
          <w:rFonts w:ascii="Times New Roman" w:hAnsi="Times New Roman"/>
          <w:b/>
          <w:sz w:val="24"/>
          <w:szCs w:val="24"/>
        </w:rPr>
        <w:t>потребления наркотических средств и психотропных веществ</w:t>
      </w:r>
      <w:bookmarkStart w:id="0" w:name="_GoBack"/>
      <w:bookmarkEnd w:id="0"/>
      <w:r w:rsidRPr="00C634AF">
        <w:rPr>
          <w:rFonts w:ascii="Times New Roman" w:hAnsi="Times New Roman"/>
          <w:b/>
          <w:sz w:val="24"/>
          <w:szCs w:val="24"/>
        </w:rPr>
        <w:t>»</w:t>
      </w:r>
    </w:p>
    <w:p w:rsidR="00AF4DB1" w:rsidRPr="00C634AF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3FCE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>
          <w:rPr>
            <w:rFonts w:ascii="Times New Roman" w:hAnsi="Times New Roman"/>
            <w:sz w:val="28"/>
            <w:szCs w:val="28"/>
          </w:rPr>
          <w:t>п.</w:t>
        </w:r>
        <w:r w:rsidRPr="00037F60">
          <w:rPr>
            <w:rFonts w:ascii="Times New Roman" w:hAnsi="Times New Roman"/>
            <w:sz w:val="28"/>
            <w:szCs w:val="28"/>
          </w:rPr>
          <w:t>п. 3</w:t>
        </w:r>
      </w:hyperlink>
      <w:r>
        <w:rPr>
          <w:rFonts w:ascii="Times New Roman" w:hAnsi="Times New Roman"/>
          <w:sz w:val="28"/>
          <w:szCs w:val="28"/>
        </w:rPr>
        <w:t>-10</w:t>
      </w:r>
      <w:r w:rsidRPr="00D23FCE">
        <w:rPr>
          <w:rFonts w:ascii="Times New Roman" w:hAnsi="Times New Roman"/>
          <w:sz w:val="28"/>
          <w:szCs w:val="28"/>
        </w:rPr>
        <w:t xml:space="preserve"> Порядка проведения социально-психологического тестирования лиц, обучающихся в </w:t>
      </w:r>
      <w:r>
        <w:rPr>
          <w:rFonts w:ascii="Times New Roman" w:hAnsi="Times New Roman"/>
          <w:sz w:val="28"/>
          <w:szCs w:val="28"/>
        </w:rPr>
        <w:t>институте</w:t>
      </w:r>
      <w:r w:rsidRPr="00D23FCE">
        <w:rPr>
          <w:rFonts w:ascii="Times New Roman" w:hAnsi="Times New Roman"/>
          <w:sz w:val="28"/>
          <w:szCs w:val="28"/>
        </w:rPr>
        <w:t xml:space="preserve">, утвержденного Приказом Минобрнауки России от 16.06.2014 N 658, руководствуясь распоряжением министерства образования Иркутской области </w:t>
      </w:r>
      <w:r w:rsidRPr="004130E3">
        <w:rPr>
          <w:rFonts w:ascii="Times New Roman" w:hAnsi="Times New Roman"/>
          <w:sz w:val="28"/>
          <w:szCs w:val="28"/>
        </w:rPr>
        <w:t>№ 814-мр от 05.10.2015г.</w:t>
      </w:r>
      <w:r w:rsidRPr="00D23FCE">
        <w:rPr>
          <w:rFonts w:ascii="Times New Roman" w:hAnsi="Times New Roman"/>
          <w:sz w:val="28"/>
          <w:szCs w:val="28"/>
        </w:rPr>
        <w:t xml:space="preserve"> «Об организации и проведении социально-психоло</w:t>
      </w:r>
      <w:r>
        <w:rPr>
          <w:rFonts w:ascii="Times New Roman" w:hAnsi="Times New Roman"/>
          <w:sz w:val="28"/>
          <w:szCs w:val="28"/>
        </w:rPr>
        <w:t>-</w:t>
      </w:r>
      <w:r w:rsidRPr="00D23FCE">
        <w:rPr>
          <w:rFonts w:ascii="Times New Roman" w:hAnsi="Times New Roman"/>
          <w:sz w:val="28"/>
          <w:szCs w:val="28"/>
        </w:rPr>
        <w:t>гического тестирования обучающихся общеобразовательных организаций, расположенных на территории Иркутской области»,  приказываю:</w:t>
      </w:r>
    </w:p>
    <w:p w:rsidR="00AF4DB1" w:rsidRPr="00D23FCE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1. Провести в социально- психологическое тестирование обучающихся, направленное на раннее  выявление немедицинского потребления наркотических  средств  и  психотропных  веществ в срок с "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23FC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сентября 2016</w:t>
      </w:r>
      <w:r w:rsidRPr="00D23FCE">
        <w:rPr>
          <w:rFonts w:ascii="Times New Roman" w:hAnsi="Times New Roman" w:cs="Times New Roman"/>
          <w:sz w:val="28"/>
          <w:szCs w:val="28"/>
        </w:rPr>
        <w:t>г. по "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3FC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октября 2016</w:t>
      </w:r>
      <w:r w:rsidRPr="00D23FCE">
        <w:rPr>
          <w:rFonts w:ascii="Times New Roman" w:hAnsi="Times New Roman" w:cs="Times New Roman"/>
          <w:sz w:val="28"/>
          <w:szCs w:val="28"/>
        </w:rPr>
        <w:t>г.</w:t>
      </w: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2. </w:t>
      </w:r>
      <w:r>
        <w:rPr>
          <w:rFonts w:ascii="Times New Roman" w:hAnsi="Times New Roman" w:cs="Times New Roman"/>
          <w:sz w:val="28"/>
          <w:szCs w:val="28"/>
        </w:rPr>
        <w:t xml:space="preserve">Деканам факультетов: Экономики и управления - Антипиной О.В.; Юридического факультета Шкареденку И.А. в срок до «01» октября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2016 г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  <w:r w:rsidRPr="00D23FCE">
        <w:rPr>
          <w:rFonts w:ascii="Times New Roman" w:hAnsi="Times New Roman" w:cs="Times New Roman"/>
          <w:sz w:val="28"/>
          <w:szCs w:val="28"/>
        </w:rPr>
        <w:t xml:space="preserve">  провести подготовительную работу, а именно: собрания групп (кураторские часы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D23FCE">
        <w:rPr>
          <w:rFonts w:ascii="Times New Roman" w:hAnsi="Times New Roman" w:cs="Times New Roman"/>
          <w:sz w:val="28"/>
          <w:szCs w:val="28"/>
        </w:rPr>
        <w:t xml:space="preserve"> ознакомить обучающихся с целями, задачами, порядком проведения социально-психологического тестирования и профилактических медицинских осмотров, организовать получение  от   обучающихся информированных добровольных согласий на участие в социально-психологическом тестировании и профилактическом медицинском осмотре.</w:t>
      </w: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3. </w:t>
      </w:r>
      <w:r>
        <w:rPr>
          <w:rFonts w:ascii="Times New Roman" w:hAnsi="Times New Roman" w:cs="Times New Roman"/>
          <w:sz w:val="28"/>
          <w:szCs w:val="28"/>
        </w:rPr>
        <w:t xml:space="preserve">Деканам факультетов: Экономики и управления - Антипиной О.В.; Юридического факультета Шкареденку И.А. </w:t>
      </w:r>
      <w:r w:rsidRPr="00D23FCE">
        <w:rPr>
          <w:rFonts w:ascii="Times New Roman" w:hAnsi="Times New Roman" w:cs="Times New Roman"/>
          <w:sz w:val="28"/>
          <w:szCs w:val="28"/>
        </w:rPr>
        <w:t>обеспечить проведение социально-психологического тестирования строго в соответствие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Минобрнауки России от 16.06.2014 N 658, а также соблюдение конфиденциальности при проведении тестирования.</w:t>
      </w: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4.</w:t>
      </w:r>
      <w:r>
        <w:rPr>
          <w:rFonts w:ascii="Times New Roman" w:hAnsi="Times New Roman" w:cs="Times New Roman"/>
          <w:sz w:val="28"/>
          <w:szCs w:val="28"/>
        </w:rPr>
        <w:t xml:space="preserve">Первому проректору - Лапикову В.В. </w:t>
      </w:r>
      <w:r w:rsidRPr="00D23FCE">
        <w:rPr>
          <w:rFonts w:ascii="Times New Roman" w:hAnsi="Times New Roman" w:cs="Times New Roman"/>
          <w:sz w:val="28"/>
          <w:szCs w:val="28"/>
        </w:rPr>
        <w:t xml:space="preserve">обеспечить хранение в течение года информированных согласий на участие в социально-психологическом тестировании </w:t>
      </w:r>
      <w:r>
        <w:rPr>
          <w:rFonts w:ascii="Times New Roman" w:hAnsi="Times New Roman" w:cs="Times New Roman"/>
          <w:sz w:val="28"/>
          <w:szCs w:val="28"/>
        </w:rPr>
        <w:t xml:space="preserve">и пакетов с результатами тестирования </w:t>
      </w:r>
      <w:r w:rsidRPr="00D23FCE">
        <w:rPr>
          <w:rFonts w:ascii="Times New Roman" w:hAnsi="Times New Roman" w:cs="Times New Roman"/>
          <w:sz w:val="28"/>
          <w:szCs w:val="28"/>
        </w:rPr>
        <w:t>в  условиях,  гарантирующих  конфиденциальность  и невозможность несанкционированного доступа к ним.</w:t>
      </w:r>
    </w:p>
    <w:p w:rsidR="00AF4DB1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Первому проректору - Лапикову В.В. </w:t>
      </w:r>
      <w:r w:rsidRPr="00D23FCE">
        <w:rPr>
          <w:rFonts w:ascii="Times New Roman" w:hAnsi="Times New Roman" w:cs="Times New Roman"/>
          <w:sz w:val="28"/>
          <w:szCs w:val="28"/>
        </w:rPr>
        <w:t>в срок до «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23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 xml:space="preserve">2016 </w:t>
        </w:r>
        <w:r w:rsidRPr="00D23FC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D23FCE">
        <w:rPr>
          <w:rFonts w:ascii="Times New Roman" w:hAnsi="Times New Roman" w:cs="Times New Roman"/>
          <w:sz w:val="28"/>
          <w:szCs w:val="28"/>
        </w:rPr>
        <w:t>. обеспечить передачу результатов социально-психологического тестирования в министерство образования Иркутской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по установленной форме;</w:t>
      </w:r>
      <w:r w:rsidRPr="00D23FCE">
        <w:rPr>
          <w:rFonts w:ascii="Times New Roman" w:hAnsi="Times New Roman" w:cs="Times New Roman"/>
          <w:sz w:val="28"/>
          <w:szCs w:val="28"/>
        </w:rPr>
        <w:t xml:space="preserve"> в срок до «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23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 xml:space="preserve">2016 </w:t>
        </w:r>
        <w:r w:rsidRPr="00D23FC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D23FCE">
        <w:rPr>
          <w:rFonts w:ascii="Times New Roman" w:hAnsi="Times New Roman" w:cs="Times New Roman"/>
          <w:sz w:val="28"/>
          <w:szCs w:val="28"/>
        </w:rPr>
        <w:t>. обеспечить передачу поименных списков обучающихся, давших согласие на участие в профилактическом медицинском осмотре и добровольных информированных согласий обучающихся, достигших возраста 15 лет в организацию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Областной психоневрологический диспансер </w:t>
      </w:r>
      <w:r w:rsidRPr="00D23FCE">
        <w:rPr>
          <w:rFonts w:ascii="Times New Roman" w:hAnsi="Times New Roman" w:cs="Times New Roman"/>
          <w:sz w:val="28"/>
          <w:szCs w:val="28"/>
        </w:rPr>
        <w:t>по акту приема-передачи. Сканированную копию акта приема-передачи направить в министерство образования Иркутской области в срок до «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23F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октября 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 xml:space="preserve">2016 </w:t>
        </w:r>
        <w:r w:rsidRPr="00D23FC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D23FC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AF4DB1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>7. Контроль за выполнением настоящего Приказа оставляю за собой.</w:t>
      </w:r>
    </w:p>
    <w:p w:rsidR="00AF4DB1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Pr="00BE5EC6" w:rsidRDefault="00AF4DB1" w:rsidP="004130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р</w:t>
      </w:r>
      <w:r w:rsidRPr="00BE5EC6">
        <w:rPr>
          <w:rFonts w:ascii="Times New Roman" w:hAnsi="Times New Roman"/>
          <w:b/>
          <w:sz w:val="28"/>
          <w:szCs w:val="28"/>
        </w:rPr>
        <w:t>ектор</w:t>
      </w:r>
      <w:r>
        <w:rPr>
          <w:rFonts w:ascii="Times New Roman" w:hAnsi="Times New Roman"/>
          <w:b/>
          <w:sz w:val="28"/>
          <w:szCs w:val="28"/>
        </w:rPr>
        <w:t>а                                                                                    В.В.Лапиков</w:t>
      </w: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AF4DB1" w:rsidRPr="00D23FCE" w:rsidRDefault="00AF4DB1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Default="00AF4DB1" w:rsidP="00865B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ознакомлены:</w:t>
      </w:r>
    </w:p>
    <w:p w:rsidR="00AF4DB1" w:rsidRDefault="00AF4DB1" w:rsidP="00865B0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F4DB1" w:rsidRDefault="00AF4DB1" w:rsidP="00865B08">
      <w:pPr>
        <w:pStyle w:val="ConsPlusNonformat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Декан ф-та экономики и управления Антипина О.В. ________________</w:t>
      </w:r>
    </w:p>
    <w:p w:rsidR="00AF4DB1" w:rsidRDefault="00AF4DB1" w:rsidP="00865B08">
      <w:pPr>
        <w:pStyle w:val="ConsPlusNonformat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Декан юридического ф-та Шкареденок И.А._______________________</w:t>
      </w:r>
    </w:p>
    <w:p w:rsidR="00AF4DB1" w:rsidRPr="00D23FCE" w:rsidRDefault="00AF4DB1" w:rsidP="00865B08">
      <w:pPr>
        <w:pStyle w:val="ConsPlusNonformat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 Майлушкина В.Б.               __________________________________</w:t>
      </w: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F4DB1" w:rsidRDefault="00AF4DB1" w:rsidP="00EB662D">
      <w:pPr>
        <w:pStyle w:val="NormalWeb"/>
        <w:shd w:val="clear" w:color="auto" w:fill="FFFFFF"/>
        <w:spacing w:line="273" w:lineRule="atLeast"/>
        <w:ind w:left="0"/>
      </w:pPr>
    </w:p>
    <w:sectPr w:rsidR="00AF4DB1" w:rsidSect="00FD67D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DB1" w:rsidRDefault="00AF4DB1" w:rsidP="00B6002C">
      <w:pPr>
        <w:spacing w:after="0" w:line="240" w:lineRule="auto"/>
      </w:pPr>
      <w:r>
        <w:separator/>
      </w:r>
    </w:p>
  </w:endnote>
  <w:endnote w:type="continuationSeparator" w:id="0">
    <w:p w:rsidR="00AF4DB1" w:rsidRDefault="00AF4DB1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TSerif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DB1" w:rsidRDefault="00AF4DB1" w:rsidP="00B6002C">
      <w:pPr>
        <w:spacing w:after="0" w:line="240" w:lineRule="auto"/>
      </w:pPr>
      <w:r>
        <w:separator/>
      </w:r>
    </w:p>
  </w:footnote>
  <w:footnote w:type="continuationSeparator" w:id="0">
    <w:p w:rsidR="00AF4DB1" w:rsidRDefault="00AF4DB1" w:rsidP="00B60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cs="Times New Roman" w:hint="default"/>
      </w:rPr>
    </w:lvl>
  </w:abstractNum>
  <w:abstractNum w:abstractNumId="5">
    <w:nsid w:val="11021DC2"/>
    <w:multiLevelType w:val="hybridMultilevel"/>
    <w:tmpl w:val="A2760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8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7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15"/>
  </w:num>
  <w:num w:numId="5">
    <w:abstractNumId w:val="17"/>
  </w:num>
  <w:num w:numId="6">
    <w:abstractNumId w:val="11"/>
  </w:num>
  <w:num w:numId="7">
    <w:abstractNumId w:val="2"/>
  </w:num>
  <w:num w:numId="8">
    <w:abstractNumId w:val="8"/>
  </w:num>
  <w:num w:numId="9">
    <w:abstractNumId w:val="13"/>
  </w:num>
  <w:num w:numId="10">
    <w:abstractNumId w:val="4"/>
  </w:num>
  <w:num w:numId="11">
    <w:abstractNumId w:val="7"/>
  </w:num>
  <w:num w:numId="12">
    <w:abstractNumId w:val="16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9"/>
  </w:num>
  <w:num w:numId="19">
    <w:abstractNumId w:val="1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37F60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55B9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968B1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30E3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6C26"/>
    <w:rsid w:val="00466E3E"/>
    <w:rsid w:val="0047026B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2725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0E3E"/>
    <w:rsid w:val="005B18FF"/>
    <w:rsid w:val="005B2AAD"/>
    <w:rsid w:val="005B3843"/>
    <w:rsid w:val="005B43CE"/>
    <w:rsid w:val="005B5A2A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29D6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57B8E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5B08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27F75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666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4DB1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5EC6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34AF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27DA"/>
    <w:rsid w:val="00D23DFC"/>
    <w:rsid w:val="00D23FCE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1C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56C5E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340"/>
    <w:rsid w:val="00E77B86"/>
    <w:rsid w:val="00E8079E"/>
    <w:rsid w:val="00E819CB"/>
    <w:rsid w:val="00E8345F"/>
    <w:rsid w:val="00E850A1"/>
    <w:rsid w:val="00E87166"/>
    <w:rsid w:val="00E874FA"/>
    <w:rsid w:val="00E879D1"/>
    <w:rsid w:val="00E87FC1"/>
    <w:rsid w:val="00E90D51"/>
    <w:rsid w:val="00E9200B"/>
    <w:rsid w:val="00E920B8"/>
    <w:rsid w:val="00E92344"/>
    <w:rsid w:val="00E92561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B0838"/>
    <w:rsid w:val="00EB32B4"/>
    <w:rsid w:val="00EB428D"/>
    <w:rsid w:val="00EB662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0193"/>
    <w:rsid w:val="00F91CEB"/>
    <w:rsid w:val="00F93724"/>
    <w:rsid w:val="00F93A6C"/>
    <w:rsid w:val="00F948F8"/>
    <w:rsid w:val="00F9607B"/>
    <w:rsid w:val="00F969E1"/>
    <w:rsid w:val="00F97D00"/>
    <w:rsid w:val="00FA0E39"/>
    <w:rsid w:val="00FA1036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D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094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094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12EE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normacttext">
    <w:name w:val="norm_act_text"/>
    <w:basedOn w:val="Normal"/>
    <w:uiPriority w:val="99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/>
      <w:color w:val="000000"/>
      <w:sz w:val="26"/>
      <w:szCs w:val="26"/>
      <w:lang w:eastAsia="ru-RU"/>
    </w:rPr>
  </w:style>
  <w:style w:type="paragraph" w:customStyle="1" w:styleId="Default">
    <w:name w:val="Default"/>
    <w:uiPriority w:val="99"/>
    <w:rsid w:val="005A6FD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DefaultParagraphFont"/>
    <w:uiPriority w:val="99"/>
    <w:rsid w:val="005A6FDC"/>
    <w:rPr>
      <w:rFonts w:cs="Times New Roman"/>
    </w:rPr>
  </w:style>
  <w:style w:type="paragraph" w:customStyle="1" w:styleId="formattext">
    <w:name w:val="formattext"/>
    <w:basedOn w:val="Normal"/>
    <w:uiPriority w:val="99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3150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33150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315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812EED"/>
    <w:rPr>
      <w:rFonts w:cs="Times New Roman"/>
    </w:rPr>
  </w:style>
  <w:style w:type="paragraph" w:styleId="ListParagraph">
    <w:name w:val="List Paragraph"/>
    <w:basedOn w:val="Normal"/>
    <w:uiPriority w:val="99"/>
    <w:qFormat/>
    <w:rsid w:val="00A20307"/>
    <w:pPr>
      <w:ind w:left="720"/>
      <w:contextualSpacing/>
    </w:pPr>
  </w:style>
  <w:style w:type="paragraph" w:customStyle="1" w:styleId="a">
    <w:name w:val="Нормальный (лев. подпись)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0">
    <w:name w:val="Нормальный (прав. подпись)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Прижатый влево"/>
    <w:basedOn w:val="Normal"/>
    <w:next w:val="Normal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76018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6002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00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63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34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B8BA6E9A4A7F23B021E3958766605DEE6FAF99B977D4733235950978B20779CB7FF43F9A8B0FDD0B4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920</TotalTime>
  <Pages>2</Pages>
  <Words>538</Words>
  <Characters>3069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User</cp:lastModifiedBy>
  <cp:revision>55</cp:revision>
  <cp:lastPrinted>2016-09-09T02:53:00Z</cp:lastPrinted>
  <dcterms:created xsi:type="dcterms:W3CDTF">2015-05-07T03:16:00Z</dcterms:created>
  <dcterms:modified xsi:type="dcterms:W3CDTF">2017-01-18T08:25:00Z</dcterms:modified>
</cp:coreProperties>
</file>